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0937A" w14:textId="77777777" w:rsidR="00811E11" w:rsidRDefault="00811E11" w:rsidP="00811E1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WYKEHURST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4D767CA5" w14:textId="77777777" w:rsidR="00811E11" w:rsidRDefault="00811E11" w:rsidP="00811E1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Cray, Kent.</w:t>
      </w:r>
    </w:p>
    <w:p w14:paraId="5598B12A" w14:textId="77777777" w:rsidR="00811E11" w:rsidRDefault="00811E11" w:rsidP="00811E1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DD16F53" w14:textId="77777777" w:rsidR="00811E11" w:rsidRDefault="00811E11" w:rsidP="00811E1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6A89F8A" w14:textId="77777777" w:rsidR="00811E11" w:rsidRDefault="00811E11" w:rsidP="00811E1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1413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4DFD498C" w14:textId="77777777" w:rsidR="00811E11" w:rsidRDefault="00811E11" w:rsidP="00811E1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E6BE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W</w:t>
        </w:r>
        <w:r w:rsidRPr="00EE6BE1">
          <w:rPr>
            <w:rStyle w:val="Hyperlink"/>
            <w:rFonts w:ascii="Times New Roman" w:hAnsi="Times New Roman" w:cs="Times New Roman"/>
            <w:sz w:val="24"/>
            <w:szCs w:val="24"/>
          </w:rPr>
          <w:t>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08FB6697" w14:textId="77777777" w:rsidR="00811E11" w:rsidRDefault="00811E11" w:rsidP="00811E1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F9B6375" w14:textId="77777777" w:rsidR="00811E11" w:rsidRDefault="00811E11" w:rsidP="00811E1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743469C" w14:textId="77777777" w:rsidR="00811E11" w:rsidRDefault="00811E11" w:rsidP="00811E1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June 2022</w:t>
      </w:r>
    </w:p>
    <w:p w14:paraId="146D24F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272CA" w14:textId="77777777" w:rsidR="00811E11" w:rsidRDefault="00811E11" w:rsidP="009139A6">
      <w:r>
        <w:separator/>
      </w:r>
    </w:p>
  </w:endnote>
  <w:endnote w:type="continuationSeparator" w:id="0">
    <w:p w14:paraId="384FAE50" w14:textId="77777777" w:rsidR="00811E11" w:rsidRDefault="00811E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CE3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5255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8F5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FBAB9" w14:textId="77777777" w:rsidR="00811E11" w:rsidRDefault="00811E11" w:rsidP="009139A6">
      <w:r>
        <w:separator/>
      </w:r>
    </w:p>
  </w:footnote>
  <w:footnote w:type="continuationSeparator" w:id="0">
    <w:p w14:paraId="2F693A8B" w14:textId="77777777" w:rsidR="00811E11" w:rsidRDefault="00811E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21D6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EB83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650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E11"/>
    <w:rsid w:val="000666E0"/>
    <w:rsid w:val="002510B7"/>
    <w:rsid w:val="005C130B"/>
    <w:rsid w:val="00811E1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D90F3"/>
  <w15:chartTrackingRefBased/>
  <w15:docId w15:val="{31F3E557-1080-4505-8196-4E394009E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11E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H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2022-08-12T18:13:00Z</dcterms:created>
  <dcterms:modified xsi:type="dcterms:W3CDTF">2022-08-12T18:14:00Z</dcterms:modified>
</cp:coreProperties>
</file>